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996" w:rsidRDefault="00C4512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R5-22</w:t>
      </w:r>
      <w:r>
        <w:rPr>
          <w:b/>
          <w:i/>
          <w:sz w:val="28"/>
          <w:highlight w:val="yellow"/>
        </w:rPr>
        <w:t>xxxx</w:t>
      </w:r>
    </w:p>
    <w:p w:rsidR="00096996" w:rsidRDefault="00C4512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96996" w:rsidRPr="00FE241F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6996" w:rsidRDefault="00FE241F" w:rsidP="004C09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Update_</w:t>
            </w:r>
            <w:r w:rsidR="00C45120">
              <w:rPr>
                <w:i/>
                <w:sz w:val="14"/>
              </w:rPr>
              <w:t>PRD21-CDS-</w:t>
            </w:r>
            <w:r w:rsidR="00C45120">
              <w:rPr>
                <w:i/>
                <w:sz w:val="14"/>
              </w:rPr>
              <w:t>Form-v1.</w:t>
            </w:r>
            <w:r w:rsidR="00C45120">
              <w:rPr>
                <w:i/>
                <w:sz w:val="14"/>
                <w:lang w:val="en-US"/>
              </w:rPr>
              <w:t>3</w:t>
            </w:r>
            <w:r w:rsidR="00C45120">
              <w:rPr>
                <w:i/>
                <w:sz w:val="14"/>
              </w:rPr>
              <w:t>.0</w:t>
            </w:r>
          </w:p>
        </w:tc>
      </w:tr>
      <w:tr w:rsidR="00096996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96996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:rsidR="00096996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6996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96996" w:rsidRDefault="0009699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996" w:rsidRDefault="00C45120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096996" w:rsidRDefault="0009699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7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1"/>
        <w:gridCol w:w="142"/>
        <w:gridCol w:w="1134"/>
        <w:gridCol w:w="283"/>
        <w:gridCol w:w="3119"/>
        <w:gridCol w:w="277"/>
        <w:gridCol w:w="2553"/>
        <w:gridCol w:w="146"/>
      </w:tblGrid>
      <w:tr w:rsidR="00096996" w:rsidTr="004B3888">
        <w:trPr>
          <w:trHeight w:val="113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4B3888">
        <w:tc>
          <w:tcPr>
            <w:tcW w:w="2221" w:type="dxa"/>
            <w:tcBorders>
              <w:left w:val="single" w:sz="4" w:space="0" w:color="auto"/>
            </w:tcBorders>
          </w:tcPr>
          <w:p w:rsidR="00096996" w:rsidRDefault="00C451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096996" w:rsidRDefault="00C451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1E3E" w:rsidTr="004B3888">
        <w:tc>
          <w:tcPr>
            <w:tcW w:w="2221" w:type="dxa"/>
            <w:tcBorders>
              <w:left w:val="single" w:sz="4" w:space="0" w:color="auto"/>
            </w:tcBorders>
          </w:tcPr>
          <w:p w:rsidR="00EC1E3E" w:rsidRDefault="00EC1E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EC1E3E" w:rsidRDefault="00EC1E3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EC1E3E" w:rsidRPr="004B3888" w:rsidRDefault="00EC1E3E" w:rsidP="004B3888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1E3E" w:rsidRDefault="00EC1E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6996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096996" w:rsidRDefault="00096996">
            <w:pPr>
              <w:pStyle w:val="CRCoverPage"/>
              <w:spacing w:after="0"/>
              <w:jc w:val="right"/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96996" w:rsidRDefault="0009699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50C16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3888"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7C0E" w:rsidRPr="004B38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C4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7C0E" w:rsidRDefault="002F7C0E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4B38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C5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4B38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C6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604C1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Pr="004B3888" w:rsidRDefault="006604C1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C7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04C1" w:rsidRDefault="006604C1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A560A2" w:rsidP="00A560A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 w:rsidRPr="004B3888">
              <w:rPr>
                <w:b/>
                <w:i/>
                <w:noProof/>
              </w:rPr>
              <w:t>Introduced</w:t>
            </w:r>
            <w:r w:rsidR="0036310D">
              <w:rPr>
                <w:b/>
                <w:i/>
                <w:noProof/>
              </w:rPr>
              <w:t xml:space="preserve"> Release: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6310D" w:rsidRPr="004B3888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el-17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6310D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6310D" w:rsidRPr="004B3888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el-18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FE5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310D" w:rsidRDefault="0036310D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09F9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nil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99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</w:tcPr>
          <w:p w:rsidR="004C09F9" w:rsidRDefault="004C09F9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3F47D2" w:rsidTr="004B3888">
        <w:tc>
          <w:tcPr>
            <w:tcW w:w="236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47D2" w:rsidRDefault="003F47D2" w:rsidP="003F47D2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3F47D2" w:rsidRDefault="003F47D2" w:rsidP="003F47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4B3888">
        <w:tc>
          <w:tcPr>
            <w:tcW w:w="349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4B3888">
        <w:tc>
          <w:tcPr>
            <w:tcW w:w="2221" w:type="dxa"/>
            <w:tcBorders>
              <w:lef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4B3888"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94575" w:rsidTr="004B3888">
        <w:tc>
          <w:tcPr>
            <w:tcW w:w="349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094575" w:rsidRDefault="00094575" w:rsidP="00094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575" w:rsidRDefault="00094575" w:rsidP="0009457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</w:pPr>
          </w:p>
        </w:tc>
      </w:tr>
      <w:tr w:rsidR="00094575" w:rsidTr="004B3888">
        <w:tc>
          <w:tcPr>
            <w:tcW w:w="22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575" w:rsidRDefault="00094575" w:rsidP="00094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096996" w:rsidRDefault="00096996">
      <w:pPr>
        <w:pStyle w:val="CRCoverPage"/>
        <w:rPr>
          <w:lang w:val="en-US"/>
        </w:rPr>
      </w:pP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096996" w:rsidRDefault="00C4512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096996" w:rsidRDefault="00C4512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 w:rsidR="00FE241F">
        <w:rPr>
          <w:i/>
          <w:iCs/>
          <w:color w:val="FF0000"/>
          <w:lang w:val="en-US"/>
        </w:rPr>
        <w:t>5</w:t>
      </w:r>
      <w:r w:rsidR="00FE241F">
        <w:rPr>
          <w:rFonts w:asciiTheme="minorEastAsia" w:eastAsiaTheme="minorEastAsia" w:hAnsiTheme="minorEastAsia" w:hint="eastAsia"/>
          <w:i/>
          <w:iCs/>
          <w:color w:val="FF0000"/>
          <w:lang w:val="en-US" w:eastAsia="zh-CN"/>
        </w:rPr>
        <w:t>G</w:t>
      </w:r>
      <w:r w:rsidR="00FE241F">
        <w:rPr>
          <w:rFonts w:asciiTheme="minorEastAsia" w:eastAsiaTheme="minorEastAsia" w:hAnsiTheme="minorEastAsia"/>
          <w:i/>
          <w:iCs/>
          <w:color w:val="FF0000"/>
          <w:lang w:val="en-US" w:eastAsia="zh-CN"/>
        </w:rPr>
        <w:t xml:space="preserve"> NR CADC specific configurations including </w:t>
      </w:r>
      <w:r>
        <w:rPr>
          <w:i/>
          <w:iCs/>
          <w:color w:val="FF0000"/>
          <w:lang w:val="en-US"/>
        </w:rPr>
        <w:t>NR CA, NR-DC, NR SUL, NE-DC or EN-DC configurations.</w:t>
      </w:r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4C09F9" w:rsidRDefault="004C09F9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configurations if the CDS is for V2X configurations.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gramStart"/>
      <w:r>
        <w:rPr>
          <w:i/>
          <w:iCs/>
          <w:color w:val="FF0000"/>
          <w:lang w:val="en-US"/>
        </w:rPr>
        <w:t>" Power</w:t>
      </w:r>
      <w:proofErr w:type="gramEnd"/>
      <w:r>
        <w:rPr>
          <w:i/>
          <w:iCs/>
          <w:color w:val="FF0000"/>
          <w:lang w:val="en-US"/>
        </w:rPr>
        <w:t xml:space="preserve"> Class": Tick the </w:t>
      </w:r>
      <w:r w:rsidR="00A560A2" w:rsidRPr="004B3888">
        <w:rPr>
          <w:i/>
          <w:iCs/>
          <w:color w:val="FF0000"/>
          <w:lang w:val="en-US"/>
        </w:rPr>
        <w:t>applicable</w:t>
      </w:r>
      <w:r w:rsidR="00A560A2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power class.</w:t>
      </w:r>
    </w:p>
    <w:p w:rsidR="004C09F9" w:rsidRDefault="004C09F9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</w:t>
      </w:r>
      <w:r w:rsidR="00A560A2" w:rsidRPr="004B3888">
        <w:rPr>
          <w:i/>
          <w:iCs/>
          <w:color w:val="FF0000"/>
          <w:lang w:val="en-US"/>
        </w:rPr>
        <w:t>Introduced</w:t>
      </w:r>
      <w:r w:rsidRPr="004B3888">
        <w:rPr>
          <w:i/>
          <w:iCs/>
          <w:color w:val="FF0000"/>
          <w:lang w:val="en-US"/>
        </w:rPr>
        <w:t xml:space="preserve"> R</w:t>
      </w:r>
      <w:r>
        <w:rPr>
          <w:i/>
          <w:iCs/>
          <w:color w:val="FF0000"/>
          <w:lang w:val="en-US"/>
        </w:rPr>
        <w:t xml:space="preserve">elease": Tick the </w:t>
      </w:r>
      <w:r w:rsidR="00A560A2" w:rsidRPr="004B3888">
        <w:rPr>
          <w:i/>
          <w:iCs/>
          <w:color w:val="FF0000"/>
          <w:lang w:val="en-US"/>
        </w:rPr>
        <w:t>introduced</w:t>
      </w:r>
      <w:r>
        <w:rPr>
          <w:i/>
          <w:iCs/>
          <w:color w:val="FF0000"/>
          <w:lang w:val="en-US"/>
        </w:rPr>
        <w:t xml:space="preserve"> release for the configuration.</w:t>
      </w:r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  <w:bookmarkStart w:id="1" w:name="_GoBack"/>
      <w:bookmarkEnd w:id="1"/>
    </w:p>
    <w:p w:rsidR="00096996" w:rsidRDefault="00C4512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lastRenderedPageBreak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096996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487" w:rsidRDefault="00327487">
      <w:pPr>
        <w:spacing w:after="0"/>
      </w:pPr>
      <w:r>
        <w:separator/>
      </w:r>
    </w:p>
  </w:endnote>
  <w:endnote w:type="continuationSeparator" w:id="0">
    <w:p w:rsidR="00327487" w:rsidRDefault="00327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C45120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487" w:rsidRDefault="00327487">
      <w:pPr>
        <w:spacing w:after="0"/>
      </w:pPr>
      <w:r>
        <w:separator/>
      </w:r>
    </w:p>
  </w:footnote>
  <w:footnote w:type="continuationSeparator" w:id="0">
    <w:p w:rsidR="00327487" w:rsidRDefault="00327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6996" w:rsidRDefault="00096996">
    <w:pPr>
      <w:pStyle w:val="af3"/>
    </w:pPr>
  </w:p>
  <w:p w:rsidR="00096996" w:rsidRDefault="00096996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4575"/>
    <w:rsid w:val="00096996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441D6"/>
    <w:rsid w:val="00157F7B"/>
    <w:rsid w:val="00160D2B"/>
    <w:rsid w:val="00160D5B"/>
    <w:rsid w:val="00166637"/>
    <w:rsid w:val="00167D79"/>
    <w:rsid w:val="00171115"/>
    <w:rsid w:val="0017290E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C0E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7487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310D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47D2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888"/>
    <w:rsid w:val="004B50F0"/>
    <w:rsid w:val="004C09F9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46D9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0C16"/>
    <w:rsid w:val="00651FF8"/>
    <w:rsid w:val="00657C6D"/>
    <w:rsid w:val="006604C1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0590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0EC8"/>
    <w:rsid w:val="0079214A"/>
    <w:rsid w:val="00792622"/>
    <w:rsid w:val="00797BB2"/>
    <w:rsid w:val="007A42AB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4CE2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0A2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120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681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1E3E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241F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53BE569A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608C9A5-A6E6-4391-B147-B0F72FC4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AF7B8A-FF17-496E-AC04-AA38E5C8C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393</Words>
  <Characters>2241</Characters>
  <Application>Microsoft Office Word</Application>
  <DocSecurity>0</DocSecurity>
  <Lines>18</Lines>
  <Paragraphs>5</Paragraphs>
  <ScaleCrop>false</ScaleCrop>
  <Company>ETSI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12</cp:revision>
  <cp:lastPrinted>2020-02-05T15:54:00Z</cp:lastPrinted>
  <dcterms:created xsi:type="dcterms:W3CDTF">2023-02-10T06:41:00Z</dcterms:created>
  <dcterms:modified xsi:type="dcterms:W3CDTF">2023-03-01T07:38:00Z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